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85E0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85E0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85E0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85E0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85E0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85E0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85E0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85E0B" w:rsidRPr="00985E0B">
          <w:rPr>
            <w:b w:val="0"/>
          </w:rPr>
          <w:t xml:space="preserve"> 07143/046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85E0B" w:rsidP="00232C8F">
            <w:r>
              <w:t>Заведующий отделением анестезиологии-реанимации - врач-анестезиолог-реаниматолог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85E0B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85E0B" w:rsidRPr="00985E0B">
          <w:rPr>
            <w:rStyle w:val="aa"/>
          </w:rPr>
          <w:t xml:space="preserve"> Отделение анестезиологии-реанимации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85E0B" w:rsidRPr="00985E0B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85E0B" w:rsidRPr="00985E0B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85E0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85E0B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85E0B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85E0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85E0B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85E0B" w:rsidP="00C31869">
            <w:pPr>
              <w:jc w:val="center"/>
            </w:pPr>
            <w:r>
              <w:t>002-980-371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85E0B" w:rsidRPr="00985E0B">
          <w:rPr>
            <w:rStyle w:val="aa"/>
          </w:rPr>
          <w:t xml:space="preserve"> ПЭВМ,</w:t>
        </w:r>
        <w:r w:rsidR="00985E0B" w:rsidRPr="00985E0B">
          <w:rPr>
            <w:u w:val="single"/>
          </w:rPr>
          <w:t xml:space="preserve"> аппарат наркоза ФАБИУС, аппарат искусственной вентиляции легких, медицинский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85E0B" w:rsidRPr="00985E0B">
          <w:rPr>
            <w:rStyle w:val="aa"/>
          </w:rPr>
          <w:t xml:space="preserve"> Этанол,</w:t>
        </w:r>
        <w:r w:rsidR="00985E0B" w:rsidRPr="00985E0B">
          <w:rPr>
            <w:u w:val="single"/>
          </w:rPr>
          <w:t xml:space="preserve"> вещества для наркоза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85E0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85E0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985E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85E0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85E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85E0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D6E3F" w:rsidRPr="001D6E3F">
          <w:rPr>
            <w:i/>
            <w:u w:val="single"/>
          </w:rPr>
          <w:t>1. Рекомендации по улучшению и оздоровлению условий труда:</w:t>
        </w:r>
        <w:r w:rsidR="001D6E3F" w:rsidRPr="001D6E3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D6E3F" w:rsidRPr="001D6E3F">
          <w:rPr>
            <w:i/>
            <w:u w:val="single"/>
          </w:rPr>
          <w:tab/>
          <w:t>   </w:t>
        </w:r>
        <w:r w:rsidR="001D6E3F" w:rsidRPr="001D6E3F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1D6E3F" w:rsidRPr="001D6E3F">
          <w:rPr>
            <w:i/>
            <w:u w:val="single"/>
          </w:rPr>
          <w:tab/>
          <w:t>   </w:t>
        </w:r>
        <w:r w:rsidR="001D6E3F" w:rsidRPr="001D6E3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D6E3F" w:rsidRPr="001D6E3F">
          <w:rPr>
            <w:i/>
            <w:u w:val="single"/>
          </w:rPr>
          <w:tab/>
          <w:t>   </w:t>
        </w:r>
        <w:r w:rsidR="001D6E3F" w:rsidRPr="001D6E3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D6E3F" w:rsidRPr="001D6E3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D6E3F" w:rsidRPr="001D6E3F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85E0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85E0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85E0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85E0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85E0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85E0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85E0B" w:rsidRPr="00985E0B" w:rsidTr="00985E0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</w:tr>
      <w:tr w:rsidR="00985E0B" w:rsidRPr="00985E0B" w:rsidTr="00985E0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(дата)</w:t>
            </w:r>
          </w:p>
        </w:tc>
      </w:tr>
      <w:tr w:rsidR="00985E0B" w:rsidRPr="00985E0B" w:rsidTr="00985E0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</w:tr>
      <w:tr w:rsidR="00985E0B" w:rsidRPr="00985E0B" w:rsidTr="00985E0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(дата)</w:t>
            </w:r>
          </w:p>
        </w:tc>
      </w:tr>
      <w:tr w:rsidR="00985E0B" w:rsidRPr="00985E0B" w:rsidTr="00985E0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5E0B" w:rsidRPr="00985E0B" w:rsidRDefault="00985E0B" w:rsidP="004E51DC">
            <w:pPr>
              <w:pStyle w:val="a8"/>
            </w:pPr>
          </w:p>
        </w:tc>
      </w:tr>
      <w:tr w:rsidR="00985E0B" w:rsidRPr="00985E0B" w:rsidTr="00985E0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5E0B" w:rsidRPr="00985E0B" w:rsidRDefault="00985E0B" w:rsidP="004E51DC">
            <w:pPr>
              <w:pStyle w:val="a8"/>
              <w:rPr>
                <w:vertAlign w:val="superscript"/>
              </w:rPr>
            </w:pPr>
            <w:r w:rsidRPr="00985E0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lastRenderedPageBreak/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1D6E3F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85E0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85E0B" w:rsidP="004E51DC">
            <w:pPr>
              <w:pStyle w:val="a8"/>
            </w:pPr>
            <w:r>
              <w:t>Ковалев Константин Александрович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85E0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85E0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13CA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13CA9" w:rsidRPr="00C31869">
            <w:rPr>
              <w:rStyle w:val="ad"/>
              <w:sz w:val="20"/>
              <w:szCs w:val="20"/>
            </w:rPr>
            <w:fldChar w:fldCharType="separate"/>
          </w:r>
          <w:r w:rsidR="00985E0B">
            <w:rPr>
              <w:rStyle w:val="ad"/>
              <w:noProof/>
              <w:sz w:val="20"/>
              <w:szCs w:val="20"/>
            </w:rPr>
            <w:t>1</w:t>
          </w:r>
          <w:r w:rsidR="00F13CA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85E0B" w:rsidRPr="00985E0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ение анестезиологии-реанимации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6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B6030BF6D871473C84A3FD30D20B2739"/>
    <w:docVar w:name="rm_id" w:val="248"/>
    <w:docVar w:name="rm_name" w:val="                                          "/>
    <w:docVar w:name="rm_number" w:val=" 07143/04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, вещества для наркоз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07219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D6E3F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19C4"/>
    <w:rsid w:val="007657D5"/>
    <w:rsid w:val="00776AA2"/>
    <w:rsid w:val="007A4C5E"/>
    <w:rsid w:val="007D1852"/>
    <w:rsid w:val="007D2CEA"/>
    <w:rsid w:val="007F1397"/>
    <w:rsid w:val="008210D0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5E0B"/>
    <w:rsid w:val="0098630F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D65B9"/>
    <w:rsid w:val="00BE204A"/>
    <w:rsid w:val="00BE3C4A"/>
    <w:rsid w:val="00C02721"/>
    <w:rsid w:val="00C03F4A"/>
    <w:rsid w:val="00C217B7"/>
    <w:rsid w:val="00C31869"/>
    <w:rsid w:val="00C81BF6"/>
    <w:rsid w:val="00CC6D65"/>
    <w:rsid w:val="00CD7B99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13CA9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2016-10-18T07:19:00Z</dcterms:created>
  <dcterms:modified xsi:type="dcterms:W3CDTF">2016-10-18T09:24:00Z</dcterms:modified>
</cp:coreProperties>
</file>